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pPr w:vertAnchor="page" w:horzAnchor="page" w:tblpX="2524" w:tblpY="1039"/>
        <w:tblW w:w="3742" w:type="dxa"/>
        <w:tblLayout w:type="fixed"/>
        <w:tblLook w:val="0600" w:firstRow="0" w:lastRow="0" w:firstColumn="0" w:lastColumn="0" w:noHBand="1" w:noVBand="1"/>
      </w:tblPr>
      <w:tblGrid>
        <w:gridCol w:w="3742"/>
      </w:tblGrid>
      <w:tr w:rsidR="00581C0F" w:rsidRPr="00602F2B" w14:paraId="5D0A6368" w14:textId="77777777" w:rsidTr="009B0902">
        <w:trPr>
          <w:trHeight w:val="822"/>
        </w:trPr>
        <w:tc>
          <w:tcPr>
            <w:tcW w:w="3742" w:type="dxa"/>
            <w:vAlign w:val="bottom"/>
          </w:tcPr>
          <w:p w14:paraId="3E97B513" w14:textId="5F660835" w:rsidR="00581C0F" w:rsidRPr="00602F2B" w:rsidRDefault="00581C0F" w:rsidP="001E46CC">
            <w:pPr>
              <w:pStyle w:val="Texte-Mentions"/>
              <w:framePr w:wrap="auto" w:vAnchor="margin" w:hAnchor="text" w:xAlign="left" w:yAlign="inline"/>
            </w:pPr>
          </w:p>
        </w:tc>
      </w:tr>
    </w:tbl>
    <w:tbl>
      <w:tblPr>
        <w:tblStyle w:val="Grilledutableau"/>
        <w:tblW w:w="9582" w:type="dxa"/>
        <w:tblLayout w:type="fixed"/>
        <w:tblLook w:val="0600" w:firstRow="0" w:lastRow="0" w:firstColumn="0" w:lastColumn="0" w:noHBand="1" w:noVBand="1"/>
      </w:tblPr>
      <w:tblGrid>
        <w:gridCol w:w="4791"/>
        <w:gridCol w:w="567"/>
        <w:gridCol w:w="4224"/>
      </w:tblGrid>
      <w:tr w:rsidR="00EC74D5" w:rsidRPr="00602F2B" w14:paraId="5436693D" w14:textId="77777777" w:rsidTr="007946BA">
        <w:trPr>
          <w:trHeight w:val="1350"/>
        </w:trPr>
        <w:tc>
          <w:tcPr>
            <w:tcW w:w="4791" w:type="dxa"/>
          </w:tcPr>
          <w:p w14:paraId="506BA22F" w14:textId="3F09375B" w:rsidR="00EC74D5" w:rsidRPr="00602F2B" w:rsidRDefault="00EC74D5" w:rsidP="00BB63D0"/>
        </w:tc>
        <w:tc>
          <w:tcPr>
            <w:tcW w:w="567" w:type="dxa"/>
            <w:vMerge w:val="restart"/>
          </w:tcPr>
          <w:p w14:paraId="4C39B83F" w14:textId="77777777" w:rsidR="00EC74D5" w:rsidRPr="00602F2B" w:rsidRDefault="00EC74D5" w:rsidP="00BB63D0"/>
        </w:tc>
        <w:tc>
          <w:tcPr>
            <w:tcW w:w="4224" w:type="dxa"/>
            <w:vMerge w:val="restart"/>
          </w:tcPr>
          <w:p w14:paraId="3CDF4CD5" w14:textId="446DCBA2" w:rsidR="00D85AAB" w:rsidRDefault="00D85AAB" w:rsidP="00B0019E">
            <w:pPr>
              <w:pStyle w:val="Texte-Intituldroite"/>
            </w:pPr>
          </w:p>
          <w:p w14:paraId="60A51A69" w14:textId="77777777" w:rsidR="00AA230E" w:rsidRPr="00602F2B" w:rsidRDefault="00AA230E" w:rsidP="00AA230E">
            <w:pPr>
              <w:pStyle w:val="Texte-Intituldroite"/>
            </w:pPr>
            <w:r w:rsidRPr="00602F2B">
              <w:t>M</w:t>
            </w:r>
            <w:r>
              <w:t xml:space="preserve">adame/Monsieur Prénom </w:t>
            </w:r>
            <w:r w:rsidRPr="00602F2B">
              <w:t xml:space="preserve">NOM </w:t>
            </w:r>
          </w:p>
          <w:p w14:paraId="62B64FFA" w14:textId="77777777" w:rsidR="00AA230E" w:rsidRPr="00602F2B" w:rsidRDefault="00AA230E" w:rsidP="00AA230E">
            <w:pPr>
              <w:pStyle w:val="Texte-Intituldroite"/>
            </w:pPr>
            <w:r w:rsidRPr="00602F2B">
              <w:t>Adresse</w:t>
            </w:r>
          </w:p>
          <w:p w14:paraId="072726F4" w14:textId="11D64AD2" w:rsidR="00AA230E" w:rsidRPr="00602F2B" w:rsidRDefault="00AA230E" w:rsidP="00AA230E">
            <w:pPr>
              <w:pStyle w:val="Texte-Intituldroite"/>
            </w:pPr>
            <w:proofErr w:type="gramStart"/>
            <w:r w:rsidRPr="00602F2B">
              <w:t>deuxième</w:t>
            </w:r>
            <w:proofErr w:type="gramEnd"/>
            <w:r w:rsidRPr="00602F2B">
              <w:t xml:space="preserve"> ligne d’adresse</w:t>
            </w:r>
          </w:p>
          <w:p w14:paraId="0B9E71FA" w14:textId="040E1F28" w:rsidR="00B0019E" w:rsidRPr="00602F2B" w:rsidRDefault="00AA230E" w:rsidP="00AA230E">
            <w:pPr>
              <w:pStyle w:val="Texte-Intituldroite"/>
            </w:pPr>
            <w:r w:rsidRPr="00602F2B">
              <w:t>Code Postal et Ville</w:t>
            </w:r>
          </w:p>
          <w:p w14:paraId="588728D5" w14:textId="44030B99" w:rsidR="00EC74D5" w:rsidRPr="00602F2B" w:rsidRDefault="00EC74D5" w:rsidP="00B0019E">
            <w:pPr>
              <w:pStyle w:val="Texte-Intituldroite"/>
            </w:pPr>
          </w:p>
        </w:tc>
      </w:tr>
      <w:tr w:rsidR="00EC74D5" w:rsidRPr="00602F2B" w14:paraId="2F68B601" w14:textId="77777777" w:rsidTr="00EC74D5">
        <w:trPr>
          <w:trHeight w:val="1540"/>
        </w:trPr>
        <w:tc>
          <w:tcPr>
            <w:tcW w:w="4791" w:type="dxa"/>
          </w:tcPr>
          <w:p w14:paraId="46703EA6" w14:textId="05566A1D" w:rsidR="00EC74D5" w:rsidRPr="00602F2B" w:rsidRDefault="00EC74D5" w:rsidP="007946BA">
            <w:pPr>
              <w:pStyle w:val="Texte-Intitulgauche"/>
            </w:pPr>
            <w:r w:rsidRPr="00602F2B">
              <w:rPr>
                <w:rStyle w:val="Texte-Bold"/>
              </w:rPr>
              <w:t>N/Réf. :</w:t>
            </w:r>
            <w:r w:rsidRPr="00602F2B">
              <w:t xml:space="preserve"> 00/00</w:t>
            </w:r>
            <w:r w:rsidR="00550063">
              <w:t xml:space="preserve"> </w:t>
            </w:r>
          </w:p>
          <w:p w14:paraId="5B2038F3" w14:textId="30F632BF" w:rsidR="00EC74D5" w:rsidRPr="00602F2B" w:rsidRDefault="00EC74D5" w:rsidP="00445ECC">
            <w:pPr>
              <w:pStyle w:val="Texte-Intitulgauche"/>
            </w:pPr>
            <w:r w:rsidRPr="00602F2B">
              <w:rPr>
                <w:rStyle w:val="Texte-Bold"/>
              </w:rPr>
              <w:t>V/Réf. :</w:t>
            </w:r>
            <w:r w:rsidRPr="00602F2B">
              <w:t xml:space="preserve"> 00/00</w:t>
            </w:r>
            <w:r w:rsidR="00550063">
              <w:t xml:space="preserve"> </w:t>
            </w:r>
          </w:p>
          <w:p w14:paraId="7E35A986" w14:textId="77777777" w:rsidR="00EC74D5" w:rsidRPr="00602F2B" w:rsidRDefault="00EC74D5" w:rsidP="00445ECC">
            <w:pPr>
              <w:pStyle w:val="Texte-Intitulgauche"/>
            </w:pPr>
            <w:r w:rsidRPr="00602F2B">
              <w:rPr>
                <w:rStyle w:val="Texte-Bold"/>
              </w:rPr>
              <w:t>Affaire suivie par :</w:t>
            </w:r>
            <w:r w:rsidRPr="00602F2B">
              <w:t xml:space="preserve"> Prénom NOM </w:t>
            </w:r>
          </w:p>
          <w:p w14:paraId="6BB5856B" w14:textId="77777777" w:rsidR="00EC74D5" w:rsidRPr="00602F2B" w:rsidRDefault="00EC74D5" w:rsidP="00445ECC">
            <w:pPr>
              <w:pStyle w:val="Texte-Intitulgauche"/>
            </w:pPr>
            <w:r w:rsidRPr="00602F2B">
              <w:rPr>
                <w:rStyle w:val="Texte-Bold"/>
              </w:rPr>
              <w:t>Tél. :</w:t>
            </w:r>
            <w:r w:rsidRPr="00602F2B">
              <w:t xml:space="preserve"> 00 00 00 00 00</w:t>
            </w:r>
          </w:p>
        </w:tc>
        <w:tc>
          <w:tcPr>
            <w:tcW w:w="567" w:type="dxa"/>
            <w:vMerge/>
          </w:tcPr>
          <w:p w14:paraId="2DCC50EF" w14:textId="77777777" w:rsidR="00EC74D5" w:rsidRPr="00602F2B" w:rsidRDefault="00EC74D5" w:rsidP="00BB63D0"/>
        </w:tc>
        <w:tc>
          <w:tcPr>
            <w:tcW w:w="4224" w:type="dxa"/>
            <w:vMerge/>
          </w:tcPr>
          <w:p w14:paraId="1249AC6E" w14:textId="77777777" w:rsidR="00EC74D5" w:rsidRPr="00602F2B" w:rsidRDefault="00EC74D5" w:rsidP="00BB63D0"/>
        </w:tc>
      </w:tr>
      <w:tr w:rsidR="00EC74D5" w:rsidRPr="00602F2B" w14:paraId="2AED2A65" w14:textId="77777777" w:rsidTr="001106A8">
        <w:trPr>
          <w:trHeight w:hRule="exact" w:val="284"/>
        </w:trPr>
        <w:tc>
          <w:tcPr>
            <w:tcW w:w="9582" w:type="dxa"/>
            <w:gridSpan w:val="3"/>
          </w:tcPr>
          <w:p w14:paraId="5F1B071F" w14:textId="77777777" w:rsidR="00EC74D5" w:rsidRPr="00602F2B" w:rsidRDefault="00EC74D5" w:rsidP="00BB63D0"/>
        </w:tc>
      </w:tr>
      <w:tr w:rsidR="00EC74D5" w:rsidRPr="00602F2B" w14:paraId="3E58F42A" w14:textId="77777777" w:rsidTr="00EC74D5">
        <w:trPr>
          <w:trHeight w:val="792"/>
        </w:trPr>
        <w:tc>
          <w:tcPr>
            <w:tcW w:w="9582" w:type="dxa"/>
            <w:gridSpan w:val="3"/>
          </w:tcPr>
          <w:p w14:paraId="67804160" w14:textId="1FE9B627" w:rsidR="00EC74D5" w:rsidRPr="00602F2B" w:rsidRDefault="00EC74D5" w:rsidP="0033281B">
            <w:r w:rsidRPr="00602F2B">
              <w:rPr>
                <w:rStyle w:val="Texte-Bold"/>
              </w:rPr>
              <w:t>Objet :</w:t>
            </w:r>
            <w:r w:rsidRPr="00602F2B">
              <w:t xml:space="preserve"> </w:t>
            </w:r>
            <w:r w:rsidR="00AA230E">
              <w:t>Convocation en Mairie en vue d’un rappel à l’ordre</w:t>
            </w:r>
            <w:r w:rsidR="00550063">
              <w:t xml:space="preserve"> </w:t>
            </w:r>
          </w:p>
        </w:tc>
      </w:tr>
      <w:tr w:rsidR="00EC74D5" w:rsidRPr="00602F2B" w14:paraId="73F49BF5" w14:textId="77777777" w:rsidTr="00F00E03">
        <w:trPr>
          <w:trHeight w:val="220"/>
        </w:trPr>
        <w:tc>
          <w:tcPr>
            <w:tcW w:w="9582" w:type="dxa"/>
            <w:gridSpan w:val="3"/>
          </w:tcPr>
          <w:p w14:paraId="759BC57F" w14:textId="77777777" w:rsidR="00EC74D5" w:rsidRPr="00602F2B" w:rsidRDefault="00EC74D5" w:rsidP="00E36AB7"/>
        </w:tc>
      </w:tr>
      <w:tr w:rsidR="009B0902" w:rsidRPr="00602F2B" w14:paraId="24A5672D" w14:textId="77777777" w:rsidTr="00B333D4">
        <w:tblPrEx>
          <w:tblLook w:val="04A0" w:firstRow="1" w:lastRow="0" w:firstColumn="1" w:lastColumn="0" w:noHBand="0" w:noVBand="1"/>
        </w:tblPrEx>
        <w:trPr>
          <w:trHeight w:hRule="exact" w:val="284"/>
        </w:trPr>
        <w:tc>
          <w:tcPr>
            <w:tcW w:w="9582" w:type="dxa"/>
            <w:gridSpan w:val="3"/>
          </w:tcPr>
          <w:tbl>
            <w:tblPr>
              <w:tblStyle w:val="Grilledutableau"/>
              <w:tblpPr w:vertAnchor="page" w:horzAnchor="page" w:tblpX="5176" w:tblpY="1"/>
              <w:tblW w:w="2920" w:type="dxa"/>
              <w:tblLayout w:type="fixed"/>
              <w:tblLook w:val="0600" w:firstRow="0" w:lastRow="0" w:firstColumn="0" w:lastColumn="0" w:noHBand="1" w:noVBand="1"/>
            </w:tblPr>
            <w:tblGrid>
              <w:gridCol w:w="2920"/>
            </w:tblGrid>
            <w:tr w:rsidR="00A27B1D" w:rsidRPr="00602F2B" w14:paraId="106C1701" w14:textId="77777777" w:rsidTr="00A27B1D">
              <w:trPr>
                <w:trHeight w:val="822"/>
              </w:trPr>
              <w:tc>
                <w:tcPr>
                  <w:tcW w:w="2920" w:type="dxa"/>
                  <w:vAlign w:val="bottom"/>
                </w:tcPr>
                <w:p w14:paraId="1231829A" w14:textId="77777777" w:rsidR="00A27B1D" w:rsidRPr="00602F2B" w:rsidRDefault="00A27B1D" w:rsidP="00A27B1D">
                  <w:pPr>
                    <w:pStyle w:val="Texte-LieuDate"/>
                    <w:framePr w:wrap="auto" w:vAnchor="margin" w:hAnchor="text" w:xAlign="left" w:yAlign="inline"/>
                  </w:pPr>
                </w:p>
              </w:tc>
            </w:tr>
          </w:tbl>
          <w:p w14:paraId="0A100BE8" w14:textId="77777777" w:rsidR="009B0902" w:rsidRPr="00602F2B" w:rsidRDefault="009B0902" w:rsidP="00B333D4">
            <w:pPr>
              <w:framePr w:w="9582" w:h="284" w:wrap="notBeside" w:vAnchor="page" w:hAnchor="margin" w:yAlign="bottom" w:anchorLock="1"/>
            </w:pPr>
          </w:p>
        </w:tc>
      </w:tr>
    </w:tbl>
    <w:tbl>
      <w:tblPr>
        <w:tblStyle w:val="Grilledutableau"/>
        <w:tblW w:w="9582" w:type="dxa"/>
        <w:tblLook w:val="04A0" w:firstRow="1" w:lastRow="0" w:firstColumn="1" w:lastColumn="0" w:noHBand="0" w:noVBand="1"/>
      </w:tblPr>
      <w:tblGrid>
        <w:gridCol w:w="9582"/>
      </w:tblGrid>
      <w:tr w:rsidR="009B0902" w:rsidRPr="00602F2B" w14:paraId="680D20AE" w14:textId="77777777" w:rsidTr="00B333D4">
        <w:trPr>
          <w:trHeight w:hRule="exact" w:val="777"/>
        </w:trPr>
        <w:tc>
          <w:tcPr>
            <w:tcW w:w="9582" w:type="dxa"/>
          </w:tcPr>
          <w:p w14:paraId="7DB37143" w14:textId="77777777" w:rsidR="009B0902" w:rsidRPr="00602F2B" w:rsidRDefault="009B0902" w:rsidP="00B333D4">
            <w:pPr>
              <w:framePr w:w="9582" w:h="284" w:wrap="notBeside" w:vAnchor="page" w:hAnchor="margin" w:yAlign="bottom" w:anchorLock="1"/>
            </w:pPr>
          </w:p>
        </w:tc>
      </w:tr>
    </w:tbl>
    <w:p w14:paraId="3D38D1D4" w14:textId="2932496E" w:rsidR="00AA230E" w:rsidRPr="003F75A0" w:rsidRDefault="00C01DB5" w:rsidP="00EC74D5">
      <w:pPr>
        <w:pStyle w:val="Textedesaisie"/>
        <w:rPr>
          <w:rFonts w:asciiTheme="majorHAnsi" w:hAnsiTheme="majorHAnsi" w:cstheme="majorHAnsi"/>
        </w:rPr>
      </w:pPr>
      <w:r w:rsidRPr="003F75A0">
        <w:rPr>
          <w:rFonts w:asciiTheme="majorHAnsi" w:hAnsiTheme="majorHAnsi" w:cstheme="majorHAnsi"/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6205D00A" wp14:editId="63F24E2E">
                <wp:simplePos x="0" y="0"/>
                <wp:positionH relativeFrom="column">
                  <wp:posOffset>43179</wp:posOffset>
                </wp:positionH>
                <wp:positionV relativeFrom="paragraph">
                  <wp:posOffset>-3040380</wp:posOffset>
                </wp:positionV>
                <wp:extent cx="2276475" cy="1404620"/>
                <wp:effectExtent l="0" t="0" r="9525" b="0"/>
                <wp:wrapNone/>
                <wp:docPr id="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6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F92713" w14:textId="37D16417" w:rsidR="00CA3DDE" w:rsidRPr="00BC0DD4" w:rsidRDefault="004048BD" w:rsidP="00CA3DDE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Annexe 4</w:t>
                            </w:r>
                            <w:bookmarkStart w:id="0" w:name="_GoBack"/>
                            <w:bookmarkEnd w:id="0"/>
                            <w:r w:rsidR="00CA3DDE" w:rsidRPr="00BC0DD4">
                              <w:rPr>
                                <w:i/>
                              </w:rPr>
                              <w:t xml:space="preserve"> : Convocation en mairie - mineur</w:t>
                            </w:r>
                          </w:p>
                          <w:p w14:paraId="2CD49572" w14:textId="2D5E7D49" w:rsidR="00C01DB5" w:rsidRPr="00386C02" w:rsidRDefault="00C01DB5" w:rsidP="00C01DB5">
                            <w:pPr>
                              <w:rPr>
                                <w:i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05D00A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3.4pt;margin-top:-239.4pt;width:179.25pt;height:110.6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" stroked="f">
                <v:textbox style="mso-fit-shape-to-text:t">
                  <w:txbxContent>
                    <w:p w14:paraId="1CF92713" w14:textId="37D16417" w:rsidR="00CA3DDE" w:rsidRPr="00BC0DD4" w:rsidRDefault="004048BD" w:rsidP="00CA3DDE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Annexe 4</w:t>
                      </w:r>
                      <w:bookmarkStart w:id="1" w:name="_GoBack"/>
                      <w:bookmarkEnd w:id="1"/>
                      <w:r w:rsidR="00CA3DDE" w:rsidRPr="00BC0DD4">
                        <w:rPr>
                          <w:i/>
                        </w:rPr>
                        <w:t xml:space="preserve"> : Convocation en mairie - mineur</w:t>
                      </w:r>
                    </w:p>
                    <w:p w14:paraId="2CD49572" w14:textId="2D5E7D49" w:rsidR="00C01DB5" w:rsidRPr="00386C02" w:rsidRDefault="00C01DB5" w:rsidP="00C01DB5">
                      <w:pPr>
                        <w:rPr>
                          <w:i/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83F04" w:rsidRPr="003F75A0">
        <w:rPr>
          <w:rFonts w:asciiTheme="majorHAnsi" w:hAnsiTheme="majorHAnsi" w:cstheme="majorHAnsi"/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52608" behindDoc="0" locked="0" layoutInCell="1" allowOverlap="1" wp14:anchorId="069C104F" wp14:editId="15A70DEB">
                <wp:simplePos x="0" y="0"/>
                <wp:positionH relativeFrom="column">
                  <wp:posOffset>4434205</wp:posOffset>
                </wp:positionH>
                <wp:positionV relativeFrom="paragraph">
                  <wp:posOffset>-3030855</wp:posOffset>
                </wp:positionV>
                <wp:extent cx="1590675" cy="1404620"/>
                <wp:effectExtent l="0" t="0" r="28575" b="1778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C85B14" w14:textId="3F932F44" w:rsidR="00783F04" w:rsidRDefault="00783F04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69C104F" id="_x0000_s1027" type="#_x0000_t202" style="position:absolute;left:0;text-align:left;margin-left:349.15pt;margin-top:-238.65pt;width:125.25pt;height:110.6pt;z-index:2516526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" strokecolor="white [3212]">
                <v:textbox style="mso-fit-shape-to-text:t">
                  <w:txbxContent>
                    <w:p w14:paraId="7AC85B14" w14:textId="3F932F44" w:rsidR="00783F04" w:rsidRDefault="00783F04"/>
                  </w:txbxContent>
                </v:textbox>
              </v:shape>
            </w:pict>
          </mc:Fallback>
        </mc:AlternateContent>
      </w:r>
      <w:r w:rsidR="00AA230E" w:rsidRPr="003F75A0">
        <w:rPr>
          <w:rFonts w:asciiTheme="majorHAnsi" w:hAnsiTheme="majorHAnsi" w:cstheme="majorHAnsi"/>
        </w:rPr>
        <w:t>Madame</w:t>
      </w:r>
      <w:r w:rsidR="0033281B" w:rsidRPr="003F75A0">
        <w:rPr>
          <w:rFonts w:asciiTheme="majorHAnsi" w:hAnsiTheme="majorHAnsi" w:cstheme="majorHAnsi"/>
        </w:rPr>
        <w:t xml:space="preserve">, </w:t>
      </w:r>
      <w:r w:rsidR="00AA230E" w:rsidRPr="003F75A0">
        <w:rPr>
          <w:rFonts w:asciiTheme="majorHAnsi" w:hAnsiTheme="majorHAnsi" w:cstheme="majorHAnsi"/>
        </w:rPr>
        <w:t xml:space="preserve">Monsieur </w:t>
      </w:r>
    </w:p>
    <w:p w14:paraId="31DEAA9E" w14:textId="68306141" w:rsidR="00550063" w:rsidRPr="003F75A0" w:rsidRDefault="00550063" w:rsidP="00EC74D5">
      <w:pPr>
        <w:pStyle w:val="Textedesaisie"/>
        <w:rPr>
          <w:rFonts w:asciiTheme="majorHAnsi" w:hAnsiTheme="majorHAnsi" w:cstheme="majorHAnsi"/>
        </w:rPr>
      </w:pPr>
    </w:p>
    <w:p w14:paraId="1B8F8488" w14:textId="6155A892" w:rsidR="0033281B" w:rsidRPr="003F75A0" w:rsidRDefault="0033281B" w:rsidP="008A5E8A">
      <w:pPr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theme="majorHAnsi"/>
        </w:rPr>
      </w:pPr>
      <w:r w:rsidRPr="003F75A0">
        <w:rPr>
          <w:rFonts w:asciiTheme="majorHAnsi" w:hAnsiTheme="majorHAnsi" w:cstheme="majorHAnsi"/>
        </w:rPr>
        <w:t xml:space="preserve">Nous, en notre qualité de Maire (ou son représentant désigné) de la </w:t>
      </w:r>
      <w:r w:rsidR="00CA3DDE">
        <w:rPr>
          <w:rFonts w:asciiTheme="majorHAnsi" w:hAnsiTheme="majorHAnsi" w:cstheme="majorHAnsi"/>
        </w:rPr>
        <w:t xml:space="preserve">commune </w:t>
      </w:r>
      <w:proofErr w:type="gramStart"/>
      <w:r w:rsidRPr="003F75A0">
        <w:rPr>
          <w:rFonts w:asciiTheme="majorHAnsi" w:hAnsiTheme="majorHAnsi" w:cstheme="majorHAnsi"/>
        </w:rPr>
        <w:t xml:space="preserve">de </w:t>
      </w:r>
      <w:r w:rsidR="00C355E0">
        <w:rPr>
          <w:rFonts w:asciiTheme="majorHAnsi" w:hAnsiTheme="majorHAnsi" w:cstheme="majorHAnsi"/>
        </w:rPr>
        <w:t xml:space="preserve"> </w:t>
      </w:r>
      <w:r w:rsidR="00A27B1D">
        <w:rPr>
          <w:highlight w:val="yellow"/>
        </w:rPr>
        <w:t>XXX</w:t>
      </w:r>
      <w:proofErr w:type="gramEnd"/>
      <w:r w:rsidR="00C355E0">
        <w:rPr>
          <w:rFonts w:asciiTheme="majorHAnsi" w:hAnsiTheme="majorHAnsi" w:cstheme="majorHAnsi"/>
        </w:rPr>
        <w:t xml:space="preserve"> </w:t>
      </w:r>
      <w:r w:rsidRPr="003F75A0">
        <w:rPr>
          <w:rFonts w:asciiTheme="majorHAnsi" w:hAnsiTheme="majorHAnsi" w:cstheme="majorHAnsi"/>
        </w:rPr>
        <w:t xml:space="preserve"> avons été informé</w:t>
      </w:r>
      <w:r w:rsidR="002535D1">
        <w:rPr>
          <w:rFonts w:asciiTheme="majorHAnsi" w:hAnsiTheme="majorHAnsi" w:cstheme="majorHAnsi"/>
        </w:rPr>
        <w:t>s</w:t>
      </w:r>
      <w:r w:rsidRPr="003F75A0">
        <w:rPr>
          <w:rFonts w:asciiTheme="majorHAnsi" w:hAnsiTheme="majorHAnsi" w:cstheme="majorHAnsi"/>
        </w:rPr>
        <w:t xml:space="preserve"> de ce qu’un rapport d’informa</w:t>
      </w:r>
      <w:r w:rsidR="00A27B1D">
        <w:rPr>
          <w:rFonts w:asciiTheme="majorHAnsi" w:hAnsiTheme="majorHAnsi" w:cstheme="majorHAnsi"/>
        </w:rPr>
        <w:t xml:space="preserve">tion a été établi par </w:t>
      </w:r>
      <w:r w:rsidR="00A27B1D">
        <w:rPr>
          <w:highlight w:val="yellow"/>
        </w:rPr>
        <w:t>XXX</w:t>
      </w:r>
      <w:r w:rsidRPr="003F75A0">
        <w:rPr>
          <w:rFonts w:asciiTheme="majorHAnsi" w:hAnsiTheme="majorHAnsi" w:cstheme="majorHAnsi"/>
        </w:rPr>
        <w:t xml:space="preserve">, à </w:t>
      </w:r>
      <w:r w:rsidR="008A5E8A">
        <w:rPr>
          <w:rFonts w:asciiTheme="majorHAnsi" w:hAnsiTheme="majorHAnsi" w:cstheme="majorHAnsi"/>
        </w:rPr>
        <w:t>l’</w:t>
      </w:r>
      <w:r w:rsidRPr="003F75A0">
        <w:rPr>
          <w:rFonts w:asciiTheme="majorHAnsi" w:hAnsiTheme="majorHAnsi" w:cstheme="majorHAnsi"/>
        </w:rPr>
        <w:t>encontre</w:t>
      </w:r>
      <w:r w:rsidR="008A5E8A">
        <w:rPr>
          <w:rFonts w:asciiTheme="majorHAnsi" w:hAnsiTheme="majorHAnsi" w:cstheme="majorHAnsi"/>
        </w:rPr>
        <w:t xml:space="preserve"> de votre enfant</w:t>
      </w:r>
      <w:r w:rsidR="003F75A0" w:rsidRPr="003F75A0">
        <w:rPr>
          <w:rFonts w:asciiTheme="majorHAnsi" w:hAnsiTheme="majorHAnsi" w:cstheme="majorHAnsi"/>
        </w:rPr>
        <w:t xml:space="preserve"> </w:t>
      </w:r>
      <w:r w:rsidRPr="003F75A0">
        <w:rPr>
          <w:rFonts w:asciiTheme="majorHAnsi" w:hAnsiTheme="majorHAnsi" w:cstheme="majorHAnsi"/>
        </w:rPr>
        <w:t>:</w:t>
      </w:r>
    </w:p>
    <w:p w14:paraId="06D99749" w14:textId="77777777" w:rsidR="003F75A0" w:rsidRDefault="003F75A0" w:rsidP="008A5E8A">
      <w:pPr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theme="majorHAnsi"/>
        </w:rPr>
      </w:pPr>
    </w:p>
    <w:p w14:paraId="6BDC2859" w14:textId="7EFE56B2" w:rsidR="0033281B" w:rsidRPr="003F75A0" w:rsidRDefault="0033281B" w:rsidP="008A5E8A">
      <w:pPr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theme="majorHAnsi"/>
        </w:rPr>
      </w:pPr>
      <w:r w:rsidRPr="003F75A0">
        <w:rPr>
          <w:rFonts w:asciiTheme="majorHAnsi" w:hAnsiTheme="majorHAnsi" w:cstheme="majorHAnsi"/>
        </w:rPr>
        <w:t>Nom et Prénom</w:t>
      </w:r>
      <w:r w:rsidR="00BC0DD4">
        <w:rPr>
          <w:rFonts w:asciiTheme="majorHAnsi" w:hAnsiTheme="majorHAnsi" w:cstheme="majorHAnsi"/>
        </w:rPr>
        <w:t xml:space="preserve"> : </w:t>
      </w:r>
      <w:r w:rsidR="00BC0DD4">
        <w:rPr>
          <w:highlight w:val="yellow"/>
        </w:rPr>
        <w:t>XXX</w:t>
      </w:r>
    </w:p>
    <w:p w14:paraId="7804E174" w14:textId="33F4A1BE" w:rsidR="0033281B" w:rsidRPr="003F75A0" w:rsidRDefault="0033281B" w:rsidP="008A5E8A">
      <w:pPr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theme="majorHAnsi"/>
        </w:rPr>
      </w:pPr>
      <w:r w:rsidRPr="003F75A0">
        <w:rPr>
          <w:rFonts w:asciiTheme="majorHAnsi" w:hAnsiTheme="majorHAnsi" w:cstheme="majorHAnsi"/>
        </w:rPr>
        <w:t>Né le</w:t>
      </w:r>
      <w:r w:rsidR="00BC0DD4">
        <w:rPr>
          <w:rFonts w:asciiTheme="majorHAnsi" w:hAnsiTheme="majorHAnsi" w:cstheme="majorHAnsi"/>
        </w:rPr>
        <w:t xml:space="preserve"> : </w:t>
      </w:r>
      <w:r w:rsidR="00BC0DD4">
        <w:rPr>
          <w:highlight w:val="yellow"/>
        </w:rPr>
        <w:t>XXX</w:t>
      </w:r>
    </w:p>
    <w:p w14:paraId="6E4A1A8C" w14:textId="2202D252" w:rsidR="0033281B" w:rsidRPr="003F75A0" w:rsidRDefault="0033281B" w:rsidP="008A5E8A">
      <w:pPr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theme="majorHAnsi"/>
        </w:rPr>
      </w:pPr>
      <w:r w:rsidRPr="003F75A0">
        <w:rPr>
          <w:rFonts w:asciiTheme="majorHAnsi" w:hAnsiTheme="majorHAnsi" w:cstheme="majorHAnsi"/>
        </w:rPr>
        <w:t>A</w:t>
      </w:r>
      <w:r w:rsidR="00BC0DD4">
        <w:rPr>
          <w:rFonts w:asciiTheme="majorHAnsi" w:hAnsiTheme="majorHAnsi" w:cstheme="majorHAnsi"/>
        </w:rPr>
        <w:t xml:space="preserve"> : </w:t>
      </w:r>
      <w:r w:rsidR="00BC0DD4">
        <w:rPr>
          <w:highlight w:val="yellow"/>
        </w:rPr>
        <w:t>XXX</w:t>
      </w:r>
    </w:p>
    <w:p w14:paraId="2BE94CFE" w14:textId="3C82F5EA" w:rsidR="0033281B" w:rsidRPr="003F75A0" w:rsidRDefault="0033281B" w:rsidP="008A5E8A">
      <w:pPr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theme="majorHAnsi"/>
        </w:rPr>
      </w:pPr>
      <w:r w:rsidRPr="003F75A0">
        <w:rPr>
          <w:rFonts w:asciiTheme="majorHAnsi" w:hAnsiTheme="majorHAnsi" w:cstheme="majorHAnsi"/>
        </w:rPr>
        <w:t>Demeurant</w:t>
      </w:r>
      <w:r w:rsidR="00BC0DD4">
        <w:rPr>
          <w:rFonts w:asciiTheme="majorHAnsi" w:hAnsiTheme="majorHAnsi" w:cstheme="majorHAnsi"/>
        </w:rPr>
        <w:t xml:space="preserve"> : </w:t>
      </w:r>
      <w:r w:rsidR="00BC0DD4">
        <w:rPr>
          <w:highlight w:val="yellow"/>
        </w:rPr>
        <w:t>XXX</w:t>
      </w:r>
    </w:p>
    <w:p w14:paraId="3493AADD" w14:textId="0929C6B7" w:rsidR="0033281B" w:rsidRPr="003F75A0" w:rsidRDefault="0033281B" w:rsidP="008A5E8A">
      <w:pPr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theme="majorHAnsi"/>
        </w:rPr>
      </w:pPr>
    </w:p>
    <w:p w14:paraId="303B87E9" w14:textId="468F0C76" w:rsidR="0033281B" w:rsidRPr="003F75A0" w:rsidRDefault="0033281B" w:rsidP="008A5E8A">
      <w:pPr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theme="majorHAnsi"/>
        </w:rPr>
      </w:pPr>
      <w:r w:rsidRPr="003F75A0">
        <w:rPr>
          <w:rFonts w:asciiTheme="majorHAnsi" w:hAnsiTheme="majorHAnsi" w:cstheme="majorHAnsi"/>
        </w:rPr>
        <w:t xml:space="preserve">Pour avoir le </w:t>
      </w:r>
      <w:r w:rsidR="00A27B1D">
        <w:rPr>
          <w:highlight w:val="yellow"/>
        </w:rPr>
        <w:t>XXX</w:t>
      </w:r>
      <w:r w:rsidR="003F75A0" w:rsidRPr="003F75A0">
        <w:rPr>
          <w:rFonts w:asciiTheme="majorHAnsi" w:hAnsiTheme="majorHAnsi" w:cstheme="majorHAnsi"/>
        </w:rPr>
        <w:t xml:space="preserve">     </w:t>
      </w:r>
      <w:r w:rsidRPr="003F75A0">
        <w:rPr>
          <w:rFonts w:asciiTheme="majorHAnsi" w:hAnsiTheme="majorHAnsi" w:cstheme="majorHAnsi"/>
        </w:rPr>
        <w:t>à</w:t>
      </w:r>
      <w:r w:rsidR="00A27B1D">
        <w:rPr>
          <w:rFonts w:asciiTheme="majorHAnsi" w:hAnsiTheme="majorHAnsi" w:cstheme="majorHAnsi"/>
        </w:rPr>
        <w:t xml:space="preserve"> </w:t>
      </w:r>
      <w:r w:rsidR="00A27B1D">
        <w:rPr>
          <w:highlight w:val="yellow"/>
        </w:rPr>
        <w:t>XXX</w:t>
      </w:r>
      <w:r w:rsidR="00E577DF">
        <w:t xml:space="preserve"> h</w:t>
      </w:r>
      <w:r w:rsidR="005F264E">
        <w:t>eures</w:t>
      </w:r>
    </w:p>
    <w:p w14:paraId="76D9D51A" w14:textId="794C06AD" w:rsidR="0033281B" w:rsidRPr="003F75A0" w:rsidRDefault="0033281B" w:rsidP="008A5E8A">
      <w:pPr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theme="majorHAnsi"/>
        </w:rPr>
      </w:pPr>
      <w:r w:rsidRPr="003F75A0">
        <w:rPr>
          <w:rFonts w:asciiTheme="majorHAnsi" w:hAnsiTheme="majorHAnsi" w:cstheme="majorHAnsi"/>
        </w:rPr>
        <w:t>Sur le territoire de la commune de</w:t>
      </w:r>
      <w:r w:rsidR="00A27B1D">
        <w:rPr>
          <w:rFonts w:asciiTheme="majorHAnsi" w:hAnsiTheme="majorHAnsi" w:cstheme="majorHAnsi"/>
        </w:rPr>
        <w:t xml:space="preserve"> </w:t>
      </w:r>
      <w:r w:rsidR="00A27B1D">
        <w:rPr>
          <w:highlight w:val="yellow"/>
        </w:rPr>
        <w:t>XXX</w:t>
      </w:r>
    </w:p>
    <w:p w14:paraId="1DD13006" w14:textId="2CFA90D4" w:rsidR="0033281B" w:rsidRPr="003F75A0" w:rsidRDefault="0033281B" w:rsidP="008A5E8A">
      <w:pPr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theme="majorHAnsi"/>
        </w:rPr>
      </w:pPr>
      <w:r w:rsidRPr="003F75A0">
        <w:rPr>
          <w:rFonts w:asciiTheme="majorHAnsi" w:hAnsiTheme="majorHAnsi" w:cstheme="majorHAnsi"/>
        </w:rPr>
        <w:t>Commis les faits suivants :</w:t>
      </w:r>
    </w:p>
    <w:p w14:paraId="2392CF64" w14:textId="09711615" w:rsidR="003F75A0" w:rsidRDefault="003F75A0" w:rsidP="008A5E8A">
      <w:pPr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theme="majorHAnsi"/>
        </w:rPr>
      </w:pPr>
    </w:p>
    <w:p w14:paraId="5268EA96" w14:textId="5113152B" w:rsidR="001C324E" w:rsidRPr="003F75A0" w:rsidRDefault="001C324E" w:rsidP="008A5E8A">
      <w:pPr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theme="majorHAnsi"/>
        </w:rPr>
      </w:pPr>
      <w:r w:rsidRPr="001C324E">
        <w:rPr>
          <w:rFonts w:asciiTheme="majorHAnsi" w:hAnsiTheme="majorHAnsi" w:cstheme="majorHAnsi"/>
          <w:highlight w:val="yellow"/>
        </w:rPr>
        <w:t>XXXXXXXXXXXXXXXX</w:t>
      </w:r>
    </w:p>
    <w:p w14:paraId="66661017" w14:textId="77777777" w:rsidR="0033281B" w:rsidRPr="003F75A0" w:rsidRDefault="0033281B" w:rsidP="008A5E8A">
      <w:pPr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theme="majorHAnsi"/>
        </w:rPr>
      </w:pPr>
    </w:p>
    <w:p w14:paraId="7D2C071B" w14:textId="2AF60102" w:rsidR="0033281B" w:rsidRPr="003F75A0" w:rsidRDefault="0033281B" w:rsidP="008A5E8A">
      <w:pPr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theme="majorHAnsi"/>
        </w:rPr>
      </w:pPr>
      <w:r w:rsidRPr="003F75A0">
        <w:rPr>
          <w:rFonts w:asciiTheme="majorHAnsi" w:hAnsiTheme="majorHAnsi" w:cstheme="majorHAnsi"/>
        </w:rPr>
        <w:t xml:space="preserve">Vu le rapport d’information n° </w:t>
      </w:r>
      <w:r w:rsidR="00A27B1D">
        <w:rPr>
          <w:highlight w:val="yellow"/>
        </w:rPr>
        <w:t>XXX</w:t>
      </w:r>
      <w:r w:rsidR="00A27B1D">
        <w:t xml:space="preserve"> </w:t>
      </w:r>
      <w:r w:rsidRPr="003F75A0">
        <w:rPr>
          <w:rFonts w:asciiTheme="majorHAnsi" w:hAnsiTheme="majorHAnsi" w:cstheme="majorHAnsi"/>
        </w:rPr>
        <w:t xml:space="preserve">établi le </w:t>
      </w:r>
      <w:r w:rsidR="00A27B1D">
        <w:rPr>
          <w:highlight w:val="yellow"/>
        </w:rPr>
        <w:t>XXX</w:t>
      </w:r>
      <w:r w:rsidR="00A27B1D">
        <w:t xml:space="preserve"> </w:t>
      </w:r>
      <w:r w:rsidRPr="003F75A0">
        <w:rPr>
          <w:rFonts w:asciiTheme="majorHAnsi" w:hAnsiTheme="majorHAnsi" w:cstheme="majorHAnsi"/>
        </w:rPr>
        <w:t>par</w:t>
      </w:r>
      <w:r w:rsidR="00A27B1D">
        <w:rPr>
          <w:rFonts w:asciiTheme="majorHAnsi" w:hAnsiTheme="majorHAnsi" w:cstheme="majorHAnsi"/>
        </w:rPr>
        <w:t xml:space="preserve"> </w:t>
      </w:r>
      <w:r w:rsidR="00A27B1D">
        <w:rPr>
          <w:highlight w:val="yellow"/>
        </w:rPr>
        <w:t>XXX</w:t>
      </w:r>
    </w:p>
    <w:p w14:paraId="0D7B57B9" w14:textId="2AF1AB93" w:rsidR="003F75A0" w:rsidRDefault="003F75A0" w:rsidP="008A5E8A">
      <w:pPr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theme="majorHAnsi"/>
        </w:rPr>
      </w:pPr>
      <w:r w:rsidRPr="00912389">
        <w:t>Vu l’article L.132-7 du code de la sécurité intérieure</w:t>
      </w:r>
      <w:r w:rsidR="00CA3DDE">
        <w:t>,</w:t>
      </w:r>
      <w:r w:rsidRPr="003F75A0">
        <w:rPr>
          <w:rFonts w:asciiTheme="majorHAnsi" w:hAnsiTheme="majorHAnsi" w:cstheme="majorHAnsi"/>
        </w:rPr>
        <w:t xml:space="preserve"> </w:t>
      </w:r>
    </w:p>
    <w:p w14:paraId="14EA04FE" w14:textId="5BB6C39D" w:rsidR="0033281B" w:rsidRPr="003F75A0" w:rsidRDefault="0033281B" w:rsidP="008A5E8A">
      <w:pPr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theme="majorHAnsi"/>
        </w:rPr>
      </w:pPr>
      <w:r w:rsidRPr="003F75A0">
        <w:rPr>
          <w:rFonts w:asciiTheme="majorHAnsi" w:hAnsiTheme="majorHAnsi" w:cstheme="majorHAnsi"/>
        </w:rPr>
        <w:t>Et en vertu des pouvoirs qui nous sont conférés en matière de prévention de la délinquance au titre de la loi du 5 mars 2007,</w:t>
      </w:r>
    </w:p>
    <w:p w14:paraId="48C13CB1" w14:textId="77777777" w:rsidR="0033281B" w:rsidRPr="003F75A0" w:rsidRDefault="0033281B" w:rsidP="008A5E8A">
      <w:pPr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theme="majorHAnsi"/>
        </w:rPr>
      </w:pPr>
    </w:p>
    <w:p w14:paraId="1EEB42A8" w14:textId="5FC217B9" w:rsidR="008A5E8A" w:rsidRDefault="0033281B" w:rsidP="008A5E8A">
      <w:pPr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theme="majorHAnsi"/>
        </w:rPr>
      </w:pPr>
      <w:r w:rsidRPr="003F75A0">
        <w:rPr>
          <w:rFonts w:asciiTheme="majorHAnsi" w:hAnsiTheme="majorHAnsi" w:cstheme="majorHAnsi"/>
        </w:rPr>
        <w:t xml:space="preserve">Nous vous demandons de vous présenter en mairie, </w:t>
      </w:r>
      <w:r w:rsidR="00A27B1D">
        <w:rPr>
          <w:rFonts w:asciiTheme="majorHAnsi" w:hAnsiTheme="majorHAnsi" w:cstheme="majorHAnsi"/>
        </w:rPr>
        <w:t>s</w:t>
      </w:r>
      <w:r w:rsidRPr="003F75A0">
        <w:rPr>
          <w:rFonts w:asciiTheme="majorHAnsi" w:hAnsiTheme="majorHAnsi" w:cstheme="majorHAnsi"/>
        </w:rPr>
        <w:t>is</w:t>
      </w:r>
      <w:r w:rsidR="00A27B1D">
        <w:rPr>
          <w:rFonts w:asciiTheme="majorHAnsi" w:hAnsiTheme="majorHAnsi" w:cstheme="majorHAnsi"/>
        </w:rPr>
        <w:t xml:space="preserve"> </w:t>
      </w:r>
      <w:r w:rsidR="00A27B1D">
        <w:rPr>
          <w:highlight w:val="yellow"/>
        </w:rPr>
        <w:t>XXX</w:t>
      </w:r>
      <w:r w:rsidR="00A27B1D">
        <w:rPr>
          <w:rFonts w:asciiTheme="majorHAnsi" w:hAnsiTheme="majorHAnsi" w:cstheme="majorHAnsi"/>
        </w:rPr>
        <w:t xml:space="preserve">, </w:t>
      </w:r>
      <w:r w:rsidRPr="003F75A0">
        <w:rPr>
          <w:rFonts w:asciiTheme="majorHAnsi" w:hAnsiTheme="majorHAnsi" w:cstheme="majorHAnsi"/>
        </w:rPr>
        <w:t>le</w:t>
      </w:r>
      <w:r w:rsidR="00A27B1D">
        <w:rPr>
          <w:rFonts w:asciiTheme="majorHAnsi" w:hAnsiTheme="majorHAnsi" w:cstheme="majorHAnsi"/>
        </w:rPr>
        <w:t xml:space="preserve"> </w:t>
      </w:r>
      <w:r w:rsidR="00A27B1D">
        <w:rPr>
          <w:highlight w:val="yellow"/>
        </w:rPr>
        <w:t>XXX</w:t>
      </w:r>
      <w:r w:rsidR="00A27B1D">
        <w:rPr>
          <w:rFonts w:asciiTheme="majorHAnsi" w:hAnsiTheme="majorHAnsi" w:cstheme="majorHAnsi"/>
        </w:rPr>
        <w:t xml:space="preserve"> à </w:t>
      </w:r>
      <w:r w:rsidR="00A27B1D">
        <w:rPr>
          <w:highlight w:val="yellow"/>
        </w:rPr>
        <w:t>XXX</w:t>
      </w:r>
      <w:r w:rsidRPr="003F75A0">
        <w:rPr>
          <w:rFonts w:asciiTheme="majorHAnsi" w:hAnsiTheme="majorHAnsi" w:cstheme="majorHAnsi"/>
        </w:rPr>
        <w:t xml:space="preserve"> heures pour qu’il soit procédé à </w:t>
      </w:r>
      <w:r w:rsidR="008A5E8A" w:rsidRPr="008A5E8A">
        <w:rPr>
          <w:rFonts w:asciiTheme="majorHAnsi" w:hAnsiTheme="majorHAnsi" w:cstheme="majorHAnsi"/>
        </w:rPr>
        <w:t>l’encontre de votre enfant, à un rappel à l’ordre solennel. La présence des représentants légaux du mineur est exigée par la loi</w:t>
      </w:r>
      <w:r w:rsidR="008A5E8A">
        <w:rPr>
          <w:rFonts w:asciiTheme="majorHAnsi" w:hAnsiTheme="majorHAnsi" w:cstheme="majorHAnsi"/>
        </w:rPr>
        <w:t>.</w:t>
      </w:r>
    </w:p>
    <w:p w14:paraId="23638B3E" w14:textId="77777777" w:rsidR="00AA230E" w:rsidRPr="003F75A0" w:rsidRDefault="00AA230E" w:rsidP="00AA230E">
      <w:pPr>
        <w:pStyle w:val="Textedesaisie"/>
        <w:rPr>
          <w:rFonts w:asciiTheme="majorHAnsi" w:hAnsiTheme="majorHAnsi" w:cstheme="majorHAnsi"/>
        </w:rPr>
      </w:pPr>
    </w:p>
    <w:p w14:paraId="53556354" w14:textId="77777777" w:rsidR="002535D1" w:rsidRDefault="002535D1" w:rsidP="002535D1">
      <w:pPr>
        <w:pStyle w:val="Textedesaisie"/>
        <w:ind w:left="4963" w:firstLine="709"/>
        <w:jc w:val="center"/>
      </w:pPr>
      <w:r>
        <w:rPr>
          <w:highlight w:val="yellow"/>
        </w:rPr>
        <w:t>Fait le XXX, à XXX</w:t>
      </w:r>
    </w:p>
    <w:p w14:paraId="0C8923B1" w14:textId="12F9931E" w:rsidR="00BC0DD4" w:rsidRDefault="002535D1" w:rsidP="00BC0DD4">
      <w:r>
        <w:tab/>
      </w:r>
      <w:r>
        <w:tab/>
      </w:r>
    </w:p>
    <w:p w14:paraId="4B87F9DA" w14:textId="77777777" w:rsidR="00561F6F" w:rsidRDefault="00561F6F" w:rsidP="00561F6F">
      <w:pPr>
        <w:pStyle w:val="Texte-FonctionPrnomNOM"/>
      </w:pPr>
    </w:p>
    <w:p w14:paraId="3A88F8E9" w14:textId="71A31D2F" w:rsidR="00561F6F" w:rsidRDefault="00550063" w:rsidP="00BC0DD4">
      <w:pPr>
        <w:pStyle w:val="Texte-FonctionPrnomNOM"/>
        <w:ind w:left="6381" w:firstLine="709"/>
      </w:pPr>
      <w:r>
        <w:t>Le Maire</w:t>
      </w:r>
      <w:r w:rsidR="000E1A77">
        <w:t xml:space="preserve"> de </w:t>
      </w:r>
      <w:r w:rsidR="000E1A77" w:rsidRPr="000E1A77">
        <w:rPr>
          <w:highlight w:val="yellow"/>
        </w:rPr>
        <w:t>XXX</w:t>
      </w:r>
    </w:p>
    <w:p w14:paraId="6FAB38A3" w14:textId="77777777" w:rsidR="008E62D8" w:rsidRDefault="008E62D8" w:rsidP="008E62D8">
      <w:pPr>
        <w:pStyle w:val="Texte-FonctionPrnomNOM"/>
        <w:ind w:left="7009" w:firstLine="314"/>
        <w:rPr>
          <w:highlight w:val="yellow"/>
        </w:rPr>
      </w:pPr>
      <w:r>
        <w:rPr>
          <w:highlight w:val="yellow"/>
        </w:rPr>
        <w:t>Prénom Nom</w:t>
      </w:r>
    </w:p>
    <w:p w14:paraId="16A8BC47" w14:textId="77777777" w:rsidR="008E62D8" w:rsidRDefault="008E62D8" w:rsidP="008E62D8">
      <w:pPr>
        <w:pStyle w:val="Texte-FonctionPrnomNOM"/>
        <w:ind w:left="7009" w:firstLine="314"/>
      </w:pPr>
      <w:r>
        <w:rPr>
          <w:highlight w:val="yellow"/>
        </w:rPr>
        <w:t>Signature</w:t>
      </w:r>
    </w:p>
    <w:p w14:paraId="19A386A4" w14:textId="77777777" w:rsidR="008E62D8" w:rsidRPr="00602F2B" w:rsidRDefault="008E62D8" w:rsidP="00BC0DD4">
      <w:pPr>
        <w:pStyle w:val="Texte-FonctionPrnomNOM"/>
        <w:ind w:left="6381" w:firstLine="709"/>
      </w:pPr>
    </w:p>
    <w:p w14:paraId="33C1DEE2" w14:textId="77777777" w:rsidR="00561F6F" w:rsidRPr="00602F2B" w:rsidRDefault="00561F6F" w:rsidP="00561F6F">
      <w:pPr>
        <w:pStyle w:val="Texte-FonctionPrnomNOM"/>
      </w:pPr>
    </w:p>
    <w:p w14:paraId="2F904E95" w14:textId="77777777" w:rsidR="00561F6F" w:rsidRDefault="00561F6F" w:rsidP="00561F6F">
      <w:pPr>
        <w:pStyle w:val="Texte-FonctionPrnomNOM"/>
        <w:ind w:left="0"/>
      </w:pPr>
    </w:p>
    <w:p w14:paraId="4E2372BC" w14:textId="77777777" w:rsidR="00561F6F" w:rsidRPr="00602F2B" w:rsidRDefault="00561F6F" w:rsidP="00561F6F">
      <w:pPr>
        <w:pStyle w:val="Texte-FonctionPrnomNOM"/>
      </w:pPr>
    </w:p>
    <w:p w14:paraId="764B0D5D" w14:textId="77777777" w:rsidR="000272AC" w:rsidRPr="00602F2B" w:rsidRDefault="000272AC" w:rsidP="000272AC">
      <w:pPr>
        <w:pStyle w:val="Espacementtexte"/>
        <w:framePr w:wrap="around"/>
      </w:pPr>
    </w:p>
    <w:sectPr w:rsidR="000272AC" w:rsidRPr="00602F2B" w:rsidSect="00BC0DD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681972" w14:textId="77777777" w:rsidR="003578A1" w:rsidRDefault="003578A1" w:rsidP="00BB63D0">
      <w:r>
        <w:separator/>
      </w:r>
    </w:p>
    <w:p w14:paraId="65A518C8" w14:textId="77777777" w:rsidR="003578A1" w:rsidRDefault="003578A1"/>
  </w:endnote>
  <w:endnote w:type="continuationSeparator" w:id="0">
    <w:p w14:paraId="716536F3" w14:textId="77777777" w:rsidR="003578A1" w:rsidRDefault="003578A1" w:rsidP="00BB63D0">
      <w:r>
        <w:continuationSeparator/>
      </w:r>
    </w:p>
    <w:p w14:paraId="52F9F06D" w14:textId="77777777" w:rsidR="003578A1" w:rsidRDefault="003578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628A7D" w14:textId="77777777" w:rsidR="00315F0A" w:rsidRDefault="00315F0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54DCBC" w14:textId="77777777" w:rsidR="00315F0A" w:rsidRDefault="00315F0A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739D3C" w14:textId="77777777" w:rsidR="00315F0A" w:rsidRDefault="00315F0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3AE59D" w14:textId="77777777" w:rsidR="003578A1" w:rsidRDefault="003578A1" w:rsidP="00BB63D0">
      <w:r>
        <w:separator/>
      </w:r>
    </w:p>
    <w:p w14:paraId="61877B65" w14:textId="77777777" w:rsidR="003578A1" w:rsidRDefault="003578A1"/>
  </w:footnote>
  <w:footnote w:type="continuationSeparator" w:id="0">
    <w:p w14:paraId="7B945E8C" w14:textId="77777777" w:rsidR="003578A1" w:rsidRDefault="003578A1" w:rsidP="00BB63D0">
      <w:r>
        <w:continuationSeparator/>
      </w:r>
    </w:p>
    <w:p w14:paraId="05FC1826" w14:textId="77777777" w:rsidR="003578A1" w:rsidRDefault="003578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CBFCD" w14:textId="77777777" w:rsidR="00315F0A" w:rsidRDefault="00315F0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pPr w:vertAnchor="page" w:horzAnchor="margin" w:tblpYSpec="bottom"/>
      <w:tblW w:w="9582" w:type="dxa"/>
      <w:tblLook w:val="04A0" w:firstRow="1" w:lastRow="0" w:firstColumn="1" w:lastColumn="0" w:noHBand="0" w:noVBand="1"/>
    </w:tblPr>
    <w:tblGrid>
      <w:gridCol w:w="2386"/>
      <w:gridCol w:w="6828"/>
      <w:gridCol w:w="368"/>
    </w:tblGrid>
    <w:tr w:rsidR="0024473D" w:rsidRPr="00B465C6" w14:paraId="67D7251D" w14:textId="77777777" w:rsidTr="00B333D4">
      <w:trPr>
        <w:trHeight w:hRule="exact" w:val="284"/>
      </w:trPr>
      <w:tc>
        <w:tcPr>
          <w:tcW w:w="9582" w:type="dxa"/>
          <w:gridSpan w:val="3"/>
          <w:vAlign w:val="center"/>
        </w:tcPr>
        <w:p w14:paraId="7BEA554B" w14:textId="77777777" w:rsidR="0024473D" w:rsidRPr="00331FED" w:rsidRDefault="0024473D" w:rsidP="0024473D"/>
      </w:tc>
    </w:tr>
    <w:tr w:rsidR="0024473D" w:rsidRPr="00B465C6" w14:paraId="0A99BC04" w14:textId="77777777" w:rsidTr="00B333D4">
      <w:trPr>
        <w:trHeight w:val="320"/>
      </w:trPr>
      <w:tc>
        <w:tcPr>
          <w:tcW w:w="2381" w:type="dxa"/>
          <w:tcBorders>
            <w:right w:val="single" w:sz="4" w:space="0" w:color="auto"/>
          </w:tcBorders>
          <w:vAlign w:val="center"/>
        </w:tcPr>
        <w:p w14:paraId="43B7C7F0" w14:textId="77777777" w:rsidR="0024473D" w:rsidRPr="001735A9" w:rsidRDefault="0024473D" w:rsidP="0024473D">
          <w:r>
            <w:rPr>
              <w:noProof/>
              <w:lang w:eastAsia="fr-FR"/>
            </w:rPr>
            <w:drawing>
              <wp:inline distT="0" distB="0" distL="0" distR="0" wp14:anchorId="594BD833" wp14:editId="4DB1F791">
                <wp:extent cx="1512000" cy="201240"/>
                <wp:effectExtent l="0" t="0" r="0" b="8890"/>
                <wp:docPr id="21" name="Imag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visuel_montpellier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2000" cy="2012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33" w:type="dxa"/>
          <w:tcBorders>
            <w:left w:val="single" w:sz="4" w:space="0" w:color="auto"/>
          </w:tcBorders>
          <w:vAlign w:val="bottom"/>
        </w:tcPr>
        <w:p w14:paraId="7C7E2C6F" w14:textId="6ED80A5E" w:rsidR="0024473D" w:rsidRPr="00350BE0" w:rsidRDefault="0024473D" w:rsidP="0024473D">
          <w:pPr>
            <w:pStyle w:val="Texte-Adresseligne1"/>
            <w:framePr w:wrap="auto" w:vAnchor="margin" w:hAnchor="text" w:yAlign="inline"/>
            <w:rPr>
              <w:lang w:val="fr-FR"/>
            </w:rPr>
          </w:pPr>
          <w:r>
            <w:fldChar w:fldCharType="begin"/>
          </w:r>
          <w:r w:rsidRPr="00350BE0">
            <w:rPr>
              <w:lang w:val="fr-FR"/>
            </w:rPr>
            <w:instrText xml:space="preserve"> STYLEREF  "Texte - Adresse ligne 1" </w:instrText>
          </w:r>
          <w:r>
            <w:fldChar w:fldCharType="separate"/>
          </w:r>
          <w:r w:rsidR="008A5E8A">
            <w:rPr>
              <w:noProof/>
              <w:lang w:val="fr-FR"/>
            </w:rPr>
            <w:t>VILLE DE MONTPELLIER</w:t>
          </w:r>
          <w:r>
            <w:fldChar w:fldCharType="end"/>
          </w:r>
        </w:p>
        <w:p w14:paraId="0F7B8DE5" w14:textId="76D81F32" w:rsidR="0024473D" w:rsidRPr="00350BE0" w:rsidRDefault="0024473D" w:rsidP="0024473D">
          <w:pPr>
            <w:pStyle w:val="Texte-Adresseligne2"/>
            <w:framePr w:w="0" w:hRule="auto" w:wrap="auto" w:vAnchor="margin" w:hAnchor="text" w:yAlign="inline" w:anchorLock="0"/>
            <w:rPr>
              <w:lang w:val="fr-FR"/>
            </w:rPr>
          </w:pPr>
          <w:r>
            <w:fldChar w:fldCharType="begin"/>
          </w:r>
          <w:r w:rsidRPr="00350BE0">
            <w:rPr>
              <w:lang w:val="fr-FR"/>
            </w:rPr>
            <w:instrText xml:space="preserve"> STYLEREF  "Texte - Adresse ligne 2" </w:instrText>
          </w:r>
          <w:r>
            <w:fldChar w:fldCharType="separate"/>
          </w:r>
          <w:r w:rsidR="008A5E8A">
            <w:rPr>
              <w:noProof/>
              <w:lang w:val="fr-FR"/>
            </w:rPr>
            <w:t>1, place Georges Frêche - 34267 Montpellier Cedex 2 - Tél. : 04 67 34 70 00</w:t>
          </w:r>
          <w:r>
            <w:fldChar w:fldCharType="end"/>
          </w:r>
        </w:p>
      </w:tc>
      <w:tc>
        <w:tcPr>
          <w:tcW w:w="368" w:type="dxa"/>
          <w:tcBorders>
            <w:left w:val="nil"/>
          </w:tcBorders>
          <w:vAlign w:val="bottom"/>
        </w:tcPr>
        <w:p w14:paraId="11FF4F81" w14:textId="7CB9FA8C" w:rsidR="0024473D" w:rsidRPr="00B465C6" w:rsidRDefault="0024473D" w:rsidP="0024473D">
          <w:pPr>
            <w:pStyle w:val="Pagination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8A5E8A">
            <w:rPr>
              <w:noProof/>
            </w:rPr>
            <w:t>2</w:t>
          </w:r>
          <w:r>
            <w:fldChar w:fldCharType="end"/>
          </w:r>
        </w:p>
      </w:tc>
    </w:tr>
    <w:tr w:rsidR="0024473D" w:rsidRPr="00B465C6" w14:paraId="013A9834" w14:textId="77777777" w:rsidTr="00B333D4">
      <w:trPr>
        <w:trHeight w:hRule="exact" w:val="777"/>
      </w:trPr>
      <w:tc>
        <w:tcPr>
          <w:tcW w:w="9582" w:type="dxa"/>
          <w:gridSpan w:val="3"/>
        </w:tcPr>
        <w:p w14:paraId="46CEA91D" w14:textId="77777777" w:rsidR="0024473D" w:rsidRPr="00AE653D" w:rsidRDefault="0024473D" w:rsidP="0024473D">
          <w:pPr>
            <w:rPr>
              <w:lang w:val="en-US"/>
            </w:rPr>
          </w:pPr>
        </w:p>
      </w:tc>
    </w:tr>
  </w:tbl>
  <w:p w14:paraId="3FEDAE20" w14:textId="77777777" w:rsidR="00ED062F" w:rsidRPr="00B465C6" w:rsidRDefault="00ED062F">
    <w:pPr>
      <w:pStyle w:val="En-tte"/>
      <w:rPr>
        <w:lang w:val="en-US"/>
      </w:rPr>
    </w:pPr>
  </w:p>
  <w:p w14:paraId="1C3DD40D" w14:textId="77777777" w:rsidR="00A543DB" w:rsidRDefault="00A543D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755F02" w14:textId="77777777" w:rsidR="00315F0A" w:rsidRDefault="00315F0A" w:rsidP="00315F0A">
    <w:pPr>
      <w:ind w:left="4963"/>
    </w:pPr>
    <w:r>
      <w:rPr>
        <w:highlight w:val="yellow"/>
      </w:rPr>
      <w:t>Ajout logo commune</w:t>
    </w:r>
  </w:p>
  <w:p w14:paraId="1AB29159" w14:textId="618A56E6" w:rsidR="00B465C6" w:rsidRDefault="00400EE5">
    <w:pPr>
      <w:pStyle w:val="En-tt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52803C0" wp14:editId="1334A02E">
              <wp:simplePos x="0" y="0"/>
              <wp:positionH relativeFrom="page">
                <wp:posOffset>360045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" name="Connecteur droi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1AC3B8E" id="Connecteur droit 1" o:spid="_x0000_s1026" style="position:absolute;z-index:-25165516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28.35pt,280.65pt" to="42.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" strokeweight=".5pt">
              <v:stroke joinstyle="miter"/>
              <w10:wrap anchorx="page" anchory="page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339"/>
    <w:rsid w:val="00006695"/>
    <w:rsid w:val="00010CEE"/>
    <w:rsid w:val="00022858"/>
    <w:rsid w:val="000272AC"/>
    <w:rsid w:val="00051B60"/>
    <w:rsid w:val="00093E56"/>
    <w:rsid w:val="000971EF"/>
    <w:rsid w:val="000A0BA0"/>
    <w:rsid w:val="000C3BAC"/>
    <w:rsid w:val="000E1A77"/>
    <w:rsid w:val="00137ABD"/>
    <w:rsid w:val="001409CE"/>
    <w:rsid w:val="001524A5"/>
    <w:rsid w:val="001547F8"/>
    <w:rsid w:val="0015622F"/>
    <w:rsid w:val="001735A9"/>
    <w:rsid w:val="0019766E"/>
    <w:rsid w:val="001A625E"/>
    <w:rsid w:val="001C324E"/>
    <w:rsid w:val="001D3547"/>
    <w:rsid w:val="001E46CC"/>
    <w:rsid w:val="001E5A72"/>
    <w:rsid w:val="0020230D"/>
    <w:rsid w:val="002054B7"/>
    <w:rsid w:val="0024473D"/>
    <w:rsid w:val="002535D1"/>
    <w:rsid w:val="002928FF"/>
    <w:rsid w:val="002969C4"/>
    <w:rsid w:val="002B1D15"/>
    <w:rsid w:val="002B2C43"/>
    <w:rsid w:val="00315F0A"/>
    <w:rsid w:val="00316C7E"/>
    <w:rsid w:val="00331FED"/>
    <w:rsid w:val="0033281B"/>
    <w:rsid w:val="00335F96"/>
    <w:rsid w:val="00344A6C"/>
    <w:rsid w:val="00350BE0"/>
    <w:rsid w:val="0035422D"/>
    <w:rsid w:val="003578A1"/>
    <w:rsid w:val="003B3B00"/>
    <w:rsid w:val="003D60CA"/>
    <w:rsid w:val="003F64FE"/>
    <w:rsid w:val="003F75A0"/>
    <w:rsid w:val="00400EE5"/>
    <w:rsid w:val="004048BD"/>
    <w:rsid w:val="00427DAA"/>
    <w:rsid w:val="00445ECC"/>
    <w:rsid w:val="00460C5D"/>
    <w:rsid w:val="004D7610"/>
    <w:rsid w:val="004F3A8D"/>
    <w:rsid w:val="00503283"/>
    <w:rsid w:val="00506D76"/>
    <w:rsid w:val="00514ACF"/>
    <w:rsid w:val="00550063"/>
    <w:rsid w:val="00561F6F"/>
    <w:rsid w:val="005709C5"/>
    <w:rsid w:val="00581C0F"/>
    <w:rsid w:val="005A237C"/>
    <w:rsid w:val="005C6229"/>
    <w:rsid w:val="005D3486"/>
    <w:rsid w:val="005E4CE5"/>
    <w:rsid w:val="005F264E"/>
    <w:rsid w:val="00602F2B"/>
    <w:rsid w:val="0064587F"/>
    <w:rsid w:val="00651597"/>
    <w:rsid w:val="00654AB0"/>
    <w:rsid w:val="00715BAE"/>
    <w:rsid w:val="00756C68"/>
    <w:rsid w:val="00783F04"/>
    <w:rsid w:val="007906CF"/>
    <w:rsid w:val="007946BA"/>
    <w:rsid w:val="007A0982"/>
    <w:rsid w:val="007F1FCF"/>
    <w:rsid w:val="00800E36"/>
    <w:rsid w:val="008401DB"/>
    <w:rsid w:val="00845346"/>
    <w:rsid w:val="0088734B"/>
    <w:rsid w:val="008A52F9"/>
    <w:rsid w:val="008A5E8A"/>
    <w:rsid w:val="008D1DCC"/>
    <w:rsid w:val="008D69E3"/>
    <w:rsid w:val="008E62D8"/>
    <w:rsid w:val="00901CAF"/>
    <w:rsid w:val="00934446"/>
    <w:rsid w:val="009531B7"/>
    <w:rsid w:val="00961A38"/>
    <w:rsid w:val="00996CDC"/>
    <w:rsid w:val="009B0902"/>
    <w:rsid w:val="00A27B1D"/>
    <w:rsid w:val="00A45E51"/>
    <w:rsid w:val="00A543DB"/>
    <w:rsid w:val="00A8094E"/>
    <w:rsid w:val="00AA230E"/>
    <w:rsid w:val="00AC1DFD"/>
    <w:rsid w:val="00AD4A1C"/>
    <w:rsid w:val="00AE653D"/>
    <w:rsid w:val="00B0019E"/>
    <w:rsid w:val="00B12006"/>
    <w:rsid w:val="00B22772"/>
    <w:rsid w:val="00B27140"/>
    <w:rsid w:val="00B465C6"/>
    <w:rsid w:val="00B929E2"/>
    <w:rsid w:val="00BB63D0"/>
    <w:rsid w:val="00BC0DD4"/>
    <w:rsid w:val="00BC6F52"/>
    <w:rsid w:val="00C01DB5"/>
    <w:rsid w:val="00C03BC5"/>
    <w:rsid w:val="00C16FDC"/>
    <w:rsid w:val="00C24BAC"/>
    <w:rsid w:val="00C355E0"/>
    <w:rsid w:val="00C45E32"/>
    <w:rsid w:val="00C74DCA"/>
    <w:rsid w:val="00C843A8"/>
    <w:rsid w:val="00CA3DDE"/>
    <w:rsid w:val="00CB3033"/>
    <w:rsid w:val="00D51000"/>
    <w:rsid w:val="00D80973"/>
    <w:rsid w:val="00D85AAB"/>
    <w:rsid w:val="00D91CBE"/>
    <w:rsid w:val="00DA0339"/>
    <w:rsid w:val="00DA63AC"/>
    <w:rsid w:val="00DE3030"/>
    <w:rsid w:val="00E126EB"/>
    <w:rsid w:val="00E36AB7"/>
    <w:rsid w:val="00E577DF"/>
    <w:rsid w:val="00E75BCE"/>
    <w:rsid w:val="00E80C7F"/>
    <w:rsid w:val="00E966A1"/>
    <w:rsid w:val="00EB77C9"/>
    <w:rsid w:val="00EC74D5"/>
    <w:rsid w:val="00ED062F"/>
    <w:rsid w:val="00EE405F"/>
    <w:rsid w:val="00F00E03"/>
    <w:rsid w:val="00F04C80"/>
    <w:rsid w:val="00F31AD5"/>
    <w:rsid w:val="00F538C5"/>
    <w:rsid w:val="00FB2817"/>
    <w:rsid w:val="00FC4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0A0D7D5"/>
  <w15:docId w15:val="{AED115C9-2EA2-4AA4-ADED-65336262A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2006"/>
    <w:pPr>
      <w:spacing w:after="0" w:line="264" w:lineRule="atLeast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BB63D0"/>
    <w:pPr>
      <w:spacing w:line="240" w:lineRule="exact"/>
    </w:pPr>
  </w:style>
  <w:style w:type="character" w:customStyle="1" w:styleId="En-tteCar">
    <w:name w:val="En-tête Car"/>
    <w:basedOn w:val="Policepardfaut"/>
    <w:link w:val="En-tte"/>
    <w:uiPriority w:val="99"/>
    <w:rsid w:val="00BB63D0"/>
    <w:rPr>
      <w:sz w:val="20"/>
    </w:rPr>
  </w:style>
  <w:style w:type="paragraph" w:styleId="Pieddepage">
    <w:name w:val="footer"/>
    <w:basedOn w:val="Normal"/>
    <w:link w:val="PieddepageCar"/>
    <w:uiPriority w:val="99"/>
    <w:rsid w:val="00BB63D0"/>
    <w:pPr>
      <w:spacing w:line="240" w:lineRule="exact"/>
    </w:pPr>
  </w:style>
  <w:style w:type="character" w:customStyle="1" w:styleId="PieddepageCar">
    <w:name w:val="Pied de page Car"/>
    <w:basedOn w:val="Policepardfaut"/>
    <w:link w:val="Pieddepage"/>
    <w:uiPriority w:val="99"/>
    <w:rsid w:val="00BB63D0"/>
    <w:rPr>
      <w:sz w:val="20"/>
    </w:rPr>
  </w:style>
  <w:style w:type="table" w:styleId="Grilledutableau">
    <w:name w:val="Table Grid"/>
    <w:basedOn w:val="TableauNormal"/>
    <w:uiPriority w:val="39"/>
    <w:rsid w:val="00EB77C9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D062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D062F"/>
    <w:rPr>
      <w:rFonts w:ascii="Tahoma" w:hAnsi="Tahoma" w:cs="Tahoma"/>
      <w:sz w:val="16"/>
      <w:szCs w:val="16"/>
    </w:rPr>
  </w:style>
  <w:style w:type="paragraph" w:customStyle="1" w:styleId="Texte-Mentions">
    <w:name w:val="Texte - Mentions"/>
    <w:basedOn w:val="Normal"/>
    <w:qFormat/>
    <w:rsid w:val="00B0019E"/>
    <w:pPr>
      <w:framePr w:wrap="around" w:vAnchor="page" w:hAnchor="page" w:x="2496" w:y="1078"/>
      <w:spacing w:line="216" w:lineRule="atLeast"/>
    </w:pPr>
    <w:rPr>
      <w:b/>
      <w:sz w:val="18"/>
    </w:rPr>
  </w:style>
  <w:style w:type="paragraph" w:customStyle="1" w:styleId="Texte-LieuDate">
    <w:name w:val="Texte - Lieu &amp; Date"/>
    <w:basedOn w:val="Normal"/>
    <w:qFormat/>
    <w:rsid w:val="00800E36"/>
    <w:pPr>
      <w:framePr w:wrap="around" w:vAnchor="page" w:hAnchor="page" w:x="7089" w:y="1033"/>
      <w:spacing w:line="220" w:lineRule="atLeast"/>
      <w:jc w:val="right"/>
    </w:pPr>
    <w:rPr>
      <w:sz w:val="18"/>
    </w:rPr>
  </w:style>
  <w:style w:type="paragraph" w:customStyle="1" w:styleId="Texte-Intituldroite">
    <w:name w:val="Texte - Intitulé droite"/>
    <w:basedOn w:val="Normal"/>
    <w:qFormat/>
    <w:rsid w:val="00445ECC"/>
  </w:style>
  <w:style w:type="paragraph" w:customStyle="1" w:styleId="Texte-Intitulgauche">
    <w:name w:val="Texte - Intitulé gauche"/>
    <w:basedOn w:val="Normal"/>
    <w:qFormat/>
    <w:rsid w:val="00445ECC"/>
    <w:pPr>
      <w:spacing w:line="220" w:lineRule="atLeast"/>
    </w:pPr>
    <w:rPr>
      <w:sz w:val="18"/>
    </w:rPr>
  </w:style>
  <w:style w:type="character" w:customStyle="1" w:styleId="Texte-Bold">
    <w:name w:val="Texte - Bold"/>
    <w:basedOn w:val="Policepardfaut"/>
    <w:uiPriority w:val="1"/>
    <w:qFormat/>
    <w:rsid w:val="007946BA"/>
    <w:rPr>
      <w:b/>
    </w:rPr>
  </w:style>
  <w:style w:type="paragraph" w:customStyle="1" w:styleId="Texte-Intitulobjet">
    <w:name w:val="Texte - Intitulé objet"/>
    <w:basedOn w:val="Normal"/>
    <w:qFormat/>
    <w:rsid w:val="00EC74D5"/>
  </w:style>
  <w:style w:type="paragraph" w:customStyle="1" w:styleId="Textedesaisie">
    <w:name w:val="Texte de saisie"/>
    <w:basedOn w:val="Normal"/>
    <w:qFormat/>
    <w:rsid w:val="00D80973"/>
    <w:pPr>
      <w:jc w:val="both"/>
    </w:pPr>
  </w:style>
  <w:style w:type="paragraph" w:customStyle="1" w:styleId="Texte-FonctionPrnomNOM">
    <w:name w:val="Texte - Fonction &amp; Prénom NOM"/>
    <w:basedOn w:val="Normal"/>
    <w:qFormat/>
    <w:rsid w:val="00B0019E"/>
    <w:pPr>
      <w:ind w:left="5358"/>
    </w:pPr>
    <w:rPr>
      <w:b/>
    </w:rPr>
  </w:style>
  <w:style w:type="paragraph" w:customStyle="1" w:styleId="Texte-Adresseligne1">
    <w:name w:val="Texte - Adresse ligne 1"/>
    <w:basedOn w:val="Normal"/>
    <w:qFormat/>
    <w:rsid w:val="00F00E03"/>
    <w:pPr>
      <w:framePr w:wrap="around" w:vAnchor="page" w:hAnchor="margin" w:yAlign="bottom"/>
      <w:spacing w:line="160" w:lineRule="atLeast"/>
      <w:ind w:left="227"/>
    </w:pPr>
    <w:rPr>
      <w:b/>
      <w:sz w:val="14"/>
      <w:lang w:val="en-US"/>
    </w:rPr>
  </w:style>
  <w:style w:type="paragraph" w:customStyle="1" w:styleId="Texte-CopiePicesjointes">
    <w:name w:val="Texte - Copie &amp; Pièces jointes"/>
    <w:basedOn w:val="Normal"/>
    <w:qFormat/>
    <w:rsid w:val="00B0019E"/>
    <w:pPr>
      <w:framePr w:w="9582" w:h="777" w:wrap="notBeside" w:vAnchor="page" w:hAnchor="margin" w:yAlign="bottom" w:anchorLock="1"/>
      <w:spacing w:line="216" w:lineRule="atLeast"/>
    </w:pPr>
    <w:rPr>
      <w:sz w:val="18"/>
    </w:rPr>
  </w:style>
  <w:style w:type="paragraph" w:customStyle="1" w:styleId="Texte-Adresseligne2">
    <w:name w:val="Texte - Adresse ligne 2"/>
    <w:basedOn w:val="Texte-Adresseligne1"/>
    <w:qFormat/>
    <w:rsid w:val="00F00E03"/>
    <w:pPr>
      <w:framePr w:w="9582" w:h="284" w:wrap="notBeside" w:anchorLock="1"/>
    </w:pPr>
    <w:rPr>
      <w:b w:val="0"/>
    </w:rPr>
  </w:style>
  <w:style w:type="paragraph" w:customStyle="1" w:styleId="Pagination">
    <w:name w:val="Pagination"/>
    <w:basedOn w:val="Normal"/>
    <w:qFormat/>
    <w:rsid w:val="00B465C6"/>
    <w:pPr>
      <w:spacing w:line="216" w:lineRule="atLeast"/>
      <w:jc w:val="right"/>
    </w:pPr>
    <w:rPr>
      <w:b/>
      <w:sz w:val="18"/>
    </w:rPr>
  </w:style>
  <w:style w:type="paragraph" w:customStyle="1" w:styleId="Filetdebasdepage">
    <w:name w:val="Filet de bas de page"/>
    <w:basedOn w:val="Texte-CopiePicesjointes"/>
    <w:qFormat/>
    <w:rsid w:val="00427DAA"/>
    <w:pPr>
      <w:framePr w:w="0" w:hRule="auto" w:wrap="around" w:vAnchor="margin" w:hAnchor="text" w:anchorLock="0"/>
      <w:pBdr>
        <w:top w:val="single" w:sz="8" w:space="3" w:color="auto"/>
      </w:pBdr>
      <w:ind w:right="6747"/>
      <w:suppressOverlap/>
    </w:pPr>
  </w:style>
  <w:style w:type="paragraph" w:customStyle="1" w:styleId="Espacementtexte">
    <w:name w:val="Espacement texte"/>
    <w:basedOn w:val="Texte-CopiePicesjointes"/>
    <w:qFormat/>
    <w:rsid w:val="00427DAA"/>
    <w:pPr>
      <w:framePr w:w="0" w:hRule="auto" w:wrap="around" w:vAnchor="margin" w:hAnchor="text" w:anchorLock="0"/>
      <w:spacing w:line="100" w:lineRule="exact"/>
      <w:suppressOverlap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94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101108\Documents\Modeles%20internes\RESULTAT\Courriers\tdl_montpellier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9D02789F828046970804F4F9CB4F7F" ma:contentTypeVersion="0" ma:contentTypeDescription="Crée un document." ma:contentTypeScope="" ma:versionID="cae70cc155fa1c878937e4c0cf23c2c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fe331b061e72866024fe28ebad680d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FC29C-D558-436F-8B27-4A4C4A1F5B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871634-7C7F-4F54-AB04-A5A5A7DDE95B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0E84F67-0A2E-460C-BCBD-3E41F5510B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3323E31-AC4E-4C89-819B-F895A598A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tdl_montpellier.dotx</Template>
  <TotalTime>15</TotalTime>
  <Pages>1</Pages>
  <Words>181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MONTPELLIER</vt:lpstr>
    </vt:vector>
  </TitlesOfParts>
  <Manager>MONTPELLIER</Manager>
  <Company>MONTPELLIER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MONTPELLIER</dc:title>
  <dc:subject>MONTPELLIER</dc:subject>
  <dc:creator/>
  <cp:lastModifiedBy>FLEURIOT Caroline</cp:lastModifiedBy>
  <cp:revision>14</cp:revision>
  <cp:lastPrinted>2020-09-15T10:00:00Z</cp:lastPrinted>
  <dcterms:created xsi:type="dcterms:W3CDTF">2021-02-18T08:54:00Z</dcterms:created>
  <dcterms:modified xsi:type="dcterms:W3CDTF">2023-03-07T17:14:00Z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0x010100B29D02789F828046970804F4F9CB4F7F</vt:lpwstr>
  </property>
</Properties>
</file>